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F220E" w14:textId="77777777" w:rsidR="000117CF" w:rsidRDefault="000117CF" w:rsidP="000117CF">
      <w:pPr>
        <w:pStyle w:val="NoSpacing"/>
        <w:jc w:val="right"/>
      </w:pPr>
      <w:r>
        <w:t>Name: __________________</w:t>
      </w:r>
    </w:p>
    <w:p w14:paraId="120A67AD" w14:textId="77777777" w:rsidR="000117CF" w:rsidRDefault="000117CF" w:rsidP="000117CF">
      <w:pPr>
        <w:pStyle w:val="NoSpacing"/>
        <w:jc w:val="right"/>
      </w:pPr>
      <w:r>
        <w:t>Period: __________________</w:t>
      </w:r>
    </w:p>
    <w:p w14:paraId="03EB5499" w14:textId="098FD8E7" w:rsidR="005B549F" w:rsidRDefault="00B96973" w:rsidP="00464C0D">
      <w:pPr>
        <w:pStyle w:val="Title"/>
      </w:pPr>
      <w:r>
        <w:t>Differential Leveling</w:t>
      </w:r>
    </w:p>
    <w:p w14:paraId="7D728958" w14:textId="77777777" w:rsidR="00B96973" w:rsidRDefault="00B96973" w:rsidP="00B96973">
      <w:r>
        <w:t xml:space="preserve">Profiles are used to determine slopes for irrigation, drainage, and building layout.  In this exercise you will measure elevations using a level then graph the profile. </w:t>
      </w:r>
    </w:p>
    <w:p w14:paraId="3EDE3FDC" w14:textId="450D48E6" w:rsidR="00DC59D2" w:rsidRDefault="00807F4B" w:rsidP="00DC59D2">
      <w:r>
        <w:t xml:space="preserve">. </w:t>
      </w:r>
    </w:p>
    <w:p w14:paraId="129809CD" w14:textId="760BD459" w:rsidR="00DC59D2" w:rsidRPr="00DC59D2" w:rsidRDefault="00DC59D2" w:rsidP="00DC59D2">
      <w:pPr>
        <w:sectPr w:rsidR="00DC59D2" w:rsidRPr="00DC59D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AC0328" w14:textId="08D77CB0" w:rsidR="00E75A06" w:rsidRDefault="00E75A06" w:rsidP="00464C0D">
      <w:pPr>
        <w:pStyle w:val="Heading1"/>
      </w:pPr>
      <w:r>
        <w:t>Materials:</w:t>
      </w:r>
    </w:p>
    <w:p w14:paraId="4DD72AF4" w14:textId="29B27C51" w:rsidR="00E75A06" w:rsidRDefault="00E75A06" w:rsidP="00726CDC">
      <w:pPr>
        <w:pStyle w:val="NoSpacing"/>
      </w:pPr>
      <w:r>
        <w:t>form stakes</w:t>
      </w:r>
    </w:p>
    <w:p w14:paraId="3F580452" w14:textId="0112579C" w:rsidR="00B96973" w:rsidRDefault="00B96973" w:rsidP="00726CDC">
      <w:pPr>
        <w:pStyle w:val="NoSpacing"/>
      </w:pPr>
      <w:r>
        <w:t>graph</w:t>
      </w:r>
      <w:r w:rsidR="00AC6031">
        <w:t xml:space="preserve"> </w:t>
      </w:r>
      <w:r>
        <w:t>paper</w:t>
      </w:r>
    </w:p>
    <w:p w14:paraId="6B0B2C20" w14:textId="688729B6" w:rsidR="000E14A7" w:rsidRDefault="000E14A7" w:rsidP="00726CDC">
      <w:pPr>
        <w:pStyle w:val="NoSpacing"/>
      </w:pPr>
      <w:r>
        <w:t>Magic marker</w:t>
      </w:r>
    </w:p>
    <w:p w14:paraId="62BCBCB3" w14:textId="2ED746DD" w:rsidR="00E75A06" w:rsidRDefault="00B96973" w:rsidP="00464C0D">
      <w:pPr>
        <w:pStyle w:val="Heading1"/>
      </w:pPr>
      <w:r>
        <w:br w:type="column"/>
      </w:r>
      <w:r w:rsidR="00E75A06">
        <w:t>Tools:</w:t>
      </w:r>
    </w:p>
    <w:p w14:paraId="3FF15AE4" w14:textId="18E9A43E" w:rsidR="00E75A06" w:rsidRDefault="00E75A06" w:rsidP="00726CDC">
      <w:pPr>
        <w:pStyle w:val="NoSpacing"/>
      </w:pPr>
      <w:r>
        <w:t>Level and Rod</w:t>
      </w:r>
    </w:p>
    <w:p w14:paraId="564EA089" w14:textId="27F80CEF" w:rsidR="00E75A06" w:rsidRDefault="00E75A06" w:rsidP="00726CDC">
      <w:pPr>
        <w:pStyle w:val="NoSpacing"/>
      </w:pPr>
      <w:r>
        <w:t>Claw Hammer</w:t>
      </w:r>
    </w:p>
    <w:p w14:paraId="72150816" w14:textId="6AF451E0" w:rsidR="00E75A06" w:rsidRDefault="00E75A06" w:rsidP="00726CDC">
      <w:pPr>
        <w:pStyle w:val="NoSpacing"/>
      </w:pPr>
      <w:r>
        <w:t>Engineer’s Hammer</w:t>
      </w:r>
    </w:p>
    <w:p w14:paraId="39F5FF41" w14:textId="3002CF17" w:rsidR="00E75A06" w:rsidRDefault="00226A05" w:rsidP="00726CDC">
      <w:pPr>
        <w:pStyle w:val="NoSpacing"/>
      </w:pPr>
      <w:r>
        <w:t>100</w:t>
      </w:r>
      <w:r w:rsidR="00E75A06">
        <w:t>’ steel tape</w:t>
      </w:r>
    </w:p>
    <w:p w14:paraId="74A30A31" w14:textId="395B4E67" w:rsidR="000A57C1" w:rsidRDefault="000A57C1" w:rsidP="00726CDC">
      <w:pPr>
        <w:pStyle w:val="NoSpacing"/>
      </w:pPr>
      <w:r>
        <w:t>Clipboard</w:t>
      </w:r>
    </w:p>
    <w:p w14:paraId="7EDBA732" w14:textId="4C8CC610" w:rsidR="000A57C1" w:rsidRDefault="000A57C1" w:rsidP="00726CDC">
      <w:pPr>
        <w:pStyle w:val="NoSpacing"/>
      </w:pPr>
      <w:r>
        <w:t>Pencil</w:t>
      </w:r>
    </w:p>
    <w:p w14:paraId="734E5ED1" w14:textId="5EB3B297" w:rsidR="00CF1F6C" w:rsidRDefault="00CF1F6C" w:rsidP="00726CDC">
      <w:pPr>
        <w:pStyle w:val="NoSpacing"/>
      </w:pPr>
    </w:p>
    <w:p w14:paraId="6DBCCB9F" w14:textId="77777777" w:rsidR="00DC59D2" w:rsidRDefault="00DC59D2" w:rsidP="00464C0D">
      <w:pPr>
        <w:pStyle w:val="Heading1"/>
        <w:sectPr w:rsidR="00DC59D2" w:rsidSect="00DC59D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166BAA9" w14:textId="2DFA6467" w:rsidR="00E75A06" w:rsidRDefault="00C92568" w:rsidP="00464C0D">
      <w:pPr>
        <w:pStyle w:val="Heading1"/>
      </w:pPr>
      <w:r>
        <w:t>Procedure</w:t>
      </w:r>
      <w:r w:rsidR="00E75A06">
        <w:t>:</w:t>
      </w:r>
    </w:p>
    <w:p w14:paraId="06750A5F" w14:textId="389905B6" w:rsidR="00B96973" w:rsidRDefault="00B96973" w:rsidP="00B96973"/>
    <w:p w14:paraId="1CBDDA53" w14:textId="2A31C642" w:rsidR="008D2FCF" w:rsidRDefault="008D2FCF" w:rsidP="008D2FCF">
      <w:pPr>
        <w:pStyle w:val="Instructions"/>
        <w:numPr>
          <w:ilvl w:val="0"/>
          <w:numId w:val="34"/>
        </w:numPr>
      </w:pPr>
      <w:r>
        <w:t>Help setup the profile as directed by the instructor. Use</w:t>
      </w:r>
      <w:r w:rsidR="000E14A7">
        <w:t xml:space="preserve"> the tape, locate, mark, and measure 20 points between the ends of the profile.  </w:t>
      </w:r>
      <w:r>
        <w:t xml:space="preserve">Label stakes (21) starting with 0.  </w:t>
      </w:r>
    </w:p>
    <w:p w14:paraId="38256341" w14:textId="24E28F5D" w:rsidR="000E14A7" w:rsidRDefault="000E14A7" w:rsidP="000E14A7">
      <w:pPr>
        <w:pStyle w:val="Instructions"/>
        <w:numPr>
          <w:ilvl w:val="0"/>
          <w:numId w:val="34"/>
        </w:numPr>
      </w:pPr>
      <w:r>
        <w:t xml:space="preserve">Record these distances </w:t>
      </w:r>
      <w:r w:rsidR="008D2FCF">
        <w:t xml:space="preserve">(stations) </w:t>
      </w:r>
      <w:r>
        <w:t>in the table below.</w:t>
      </w:r>
    </w:p>
    <w:p w14:paraId="04757D10" w14:textId="17FAFE63" w:rsidR="000E14A7" w:rsidRDefault="000A57C1" w:rsidP="00B96973">
      <w:pPr>
        <w:pStyle w:val="Instructions"/>
        <w:numPr>
          <w:ilvl w:val="0"/>
          <w:numId w:val="34"/>
        </w:numPr>
      </w:pPr>
      <w:r>
        <w:t xml:space="preserve">Make a sketch in the space below. </w:t>
      </w:r>
    </w:p>
    <w:p w14:paraId="722A2F63" w14:textId="77777777" w:rsidR="008D2FCF" w:rsidRDefault="008D2FCF" w:rsidP="008D2FCF">
      <w:pPr>
        <w:pStyle w:val="Instructions"/>
        <w:numPr>
          <w:ilvl w:val="0"/>
          <w:numId w:val="34"/>
        </w:numPr>
      </w:pPr>
      <w:r>
        <w:t xml:space="preserve">Setup up the level mid-way between the ends of the profile.  Review how to read the rod (below). </w:t>
      </w:r>
    </w:p>
    <w:p w14:paraId="768247BE" w14:textId="744D0D3E" w:rsidR="00B96973" w:rsidRDefault="008D2FCF" w:rsidP="00B96973">
      <w:pPr>
        <w:pStyle w:val="Instructions"/>
        <w:numPr>
          <w:ilvl w:val="0"/>
          <w:numId w:val="34"/>
        </w:numPr>
      </w:pPr>
      <w:r>
        <w:t xml:space="preserve">Work in a </w:t>
      </w:r>
      <w:proofErr w:type="gramStart"/>
      <w:r>
        <w:t>small teams</w:t>
      </w:r>
      <w:proofErr w:type="gramEnd"/>
      <w:r>
        <w:t xml:space="preserve">.  </w:t>
      </w:r>
      <w:r w:rsidR="00B96973">
        <w:t xml:space="preserve">Rotate the using the rod </w:t>
      </w:r>
      <w:r>
        <w:t xml:space="preserve">and the level </w:t>
      </w:r>
      <w:r w:rsidR="00B96973">
        <w:t>during your elevation measurements.</w:t>
      </w:r>
      <w:r>
        <w:t xml:space="preserve">  </w:t>
      </w:r>
      <w:r w:rsidR="00A36F9C">
        <w:t>Circle the stations</w:t>
      </w:r>
      <w:r>
        <w:t xml:space="preserve"> on your data sheet </w:t>
      </w:r>
      <w:r w:rsidR="00A36F9C">
        <w:t>where you read the rod</w:t>
      </w:r>
      <w:r>
        <w:t xml:space="preserve">. </w:t>
      </w:r>
    </w:p>
    <w:p w14:paraId="2664AB1D" w14:textId="4B01F530" w:rsidR="00B96973" w:rsidRDefault="000A57C1" w:rsidP="00B96973">
      <w:pPr>
        <w:pStyle w:val="Instructions"/>
        <w:numPr>
          <w:ilvl w:val="0"/>
          <w:numId w:val="34"/>
        </w:num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879F8E" wp14:editId="4A5EDF85">
            <wp:simplePos x="0" y="0"/>
            <wp:positionH relativeFrom="column">
              <wp:posOffset>3086100</wp:posOffset>
            </wp:positionH>
            <wp:positionV relativeFrom="paragraph">
              <wp:posOffset>425450</wp:posOffset>
            </wp:positionV>
            <wp:extent cx="3314065" cy="2286635"/>
            <wp:effectExtent l="0" t="0" r="635" b="0"/>
            <wp:wrapSquare wrapText="bothSides"/>
            <wp:docPr id="8" name="Picture 1" descr="figure four, view of survey rod through eyepiece of survey instrume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 four, view of survey rod through eyepiece of survey instrumen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228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973">
        <w:t xml:space="preserve">Place the rod on the benchmark (BM) and record your reading.  Calculate the Height of </w:t>
      </w:r>
      <w:r w:rsidR="000E14A7">
        <w:t>Instrument</w:t>
      </w:r>
      <w:r w:rsidR="00B96973">
        <w:t xml:space="preserve"> (HI) and record on the data sheet.</w:t>
      </w:r>
    </w:p>
    <w:p w14:paraId="5CFBA60F" w14:textId="77777777" w:rsidR="001F5D3A" w:rsidRDefault="00B96973" w:rsidP="00B96973">
      <w:pPr>
        <w:pStyle w:val="Instructions"/>
        <w:numPr>
          <w:ilvl w:val="0"/>
          <w:numId w:val="34"/>
        </w:numPr>
      </w:pPr>
      <w:r>
        <w:t>Measure the Foresights (FS) of each of the remaining points and enter on your data sheet. Calculate the elevation of each point.</w:t>
      </w:r>
    </w:p>
    <w:p w14:paraId="7F053439" w14:textId="1B9A5005" w:rsidR="00B96973" w:rsidRDefault="001F5D3A" w:rsidP="00B96973">
      <w:pPr>
        <w:pStyle w:val="Instructions"/>
        <w:numPr>
          <w:ilvl w:val="0"/>
          <w:numId w:val="34"/>
        </w:numPr>
      </w:pPr>
      <w:r>
        <w:t xml:space="preserve">As a final reading re-read the sighting to the </w:t>
      </w:r>
      <w:r w:rsidR="00B96973">
        <w:t xml:space="preserve"> </w:t>
      </w:r>
    </w:p>
    <w:p w14:paraId="05B173DC" w14:textId="77777777" w:rsidR="00B96973" w:rsidRDefault="00B96973" w:rsidP="00B96973">
      <w:pPr>
        <w:pStyle w:val="Instructions"/>
        <w:numPr>
          <w:ilvl w:val="0"/>
          <w:numId w:val="34"/>
        </w:numPr>
      </w:pPr>
      <w:r>
        <w:t xml:space="preserve">Individually, use graph paper plot the elevations.  Horizontal scale will be about </w:t>
      </w:r>
      <w:proofErr w:type="gramStart"/>
      <w:r>
        <w:t>1”=</w:t>
      </w:r>
      <w:proofErr w:type="gramEnd"/>
      <w:r>
        <w:t>20’, vertical scale should be about 2”=1’.  Label the points and the graph.  (See example).</w:t>
      </w:r>
    </w:p>
    <w:p w14:paraId="0807D379" w14:textId="00D3920F" w:rsidR="00B96973" w:rsidRPr="000A57C1" w:rsidRDefault="00B96973" w:rsidP="000A57C1">
      <w:pPr>
        <w:pStyle w:val="Instructions"/>
        <w:numPr>
          <w:ilvl w:val="0"/>
          <w:numId w:val="34"/>
        </w:numPr>
      </w:pPr>
      <w:r>
        <w:t>Label the high point(s).</w:t>
      </w:r>
    </w:p>
    <w:p w14:paraId="4F151BED" w14:textId="44833C07" w:rsidR="000A57C1" w:rsidRDefault="000A57C1" w:rsidP="000A57C1">
      <w:pPr>
        <w:pStyle w:val="NoSpacing"/>
      </w:pPr>
    </w:p>
    <w:p w14:paraId="4540B0BF" w14:textId="77777777" w:rsidR="000A57C1" w:rsidRDefault="000A57C1">
      <w:pPr>
        <w:spacing w:after="160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br w:type="page"/>
      </w:r>
    </w:p>
    <w:p w14:paraId="533886D5" w14:textId="2A56211A" w:rsidR="000A57C1" w:rsidRDefault="000A57C1" w:rsidP="000A57C1">
      <w:pPr>
        <w:pStyle w:val="Heading2"/>
      </w:pPr>
      <w:r>
        <w:lastRenderedPageBreak/>
        <w:t xml:space="preserve">Sketch: </w:t>
      </w:r>
    </w:p>
    <w:p w14:paraId="4F066FC1" w14:textId="6951C04A" w:rsidR="00B96973" w:rsidRDefault="000E14A7" w:rsidP="00B96973">
      <w:r>
        <w:t xml:space="preserve">Sketch of the area locating the course and nearby buildings and roads.  Indicate the location of the benchmark.  </w:t>
      </w:r>
      <w:r w:rsidR="008D2FCF">
        <w:t xml:space="preserve">Show the location of your instrument. </w:t>
      </w:r>
    </w:p>
    <w:p w14:paraId="4EC05FFB" w14:textId="77777777" w:rsidR="008D2FCF" w:rsidRDefault="008D2FCF">
      <w:pPr>
        <w:spacing w:after="160"/>
      </w:pPr>
    </w:p>
    <w:p w14:paraId="342F6FC7" w14:textId="77777777" w:rsidR="008D2FCF" w:rsidRDefault="008D2FCF">
      <w:pPr>
        <w:spacing w:after="160"/>
      </w:pPr>
    </w:p>
    <w:p w14:paraId="1AED33D3" w14:textId="0CD60604" w:rsidR="008D2FCF" w:rsidRDefault="008D2FCF">
      <w:pPr>
        <w:spacing w:after="160"/>
      </w:pPr>
    </w:p>
    <w:p w14:paraId="09B17B02" w14:textId="78C8AE00" w:rsidR="008D2FCF" w:rsidRDefault="008D2FCF">
      <w:pPr>
        <w:spacing w:after="160"/>
      </w:pPr>
    </w:p>
    <w:p w14:paraId="45C831A2" w14:textId="2C24E29A" w:rsidR="008D2FCF" w:rsidRDefault="008D2FCF">
      <w:pPr>
        <w:spacing w:after="160"/>
      </w:pPr>
    </w:p>
    <w:p w14:paraId="1E16041E" w14:textId="4DA8A207" w:rsidR="008D2FCF" w:rsidRDefault="008D2FCF">
      <w:pPr>
        <w:spacing w:after="160"/>
      </w:pPr>
    </w:p>
    <w:p w14:paraId="595CCA0C" w14:textId="77777777" w:rsidR="008D2FCF" w:rsidRDefault="008D2FCF">
      <w:pPr>
        <w:spacing w:after="160"/>
      </w:pPr>
    </w:p>
    <w:p w14:paraId="5F77CA6F" w14:textId="3CF99E5E" w:rsidR="008D2FCF" w:rsidRDefault="008D2FCF">
      <w:pPr>
        <w:spacing w:after="160"/>
      </w:pPr>
    </w:p>
    <w:p w14:paraId="4F3D4308" w14:textId="7C415D4C" w:rsidR="008D2FCF" w:rsidRDefault="008D2FCF">
      <w:pPr>
        <w:spacing w:after="160"/>
      </w:pPr>
    </w:p>
    <w:p w14:paraId="72A5332E" w14:textId="46A94E3E" w:rsidR="008D2FCF" w:rsidRDefault="008D2FCF">
      <w:pPr>
        <w:spacing w:after="160"/>
      </w:pPr>
    </w:p>
    <w:p w14:paraId="682B74F7" w14:textId="66331CC4" w:rsidR="008D2FCF" w:rsidRDefault="008D2FCF">
      <w:pPr>
        <w:spacing w:after="160"/>
      </w:pPr>
    </w:p>
    <w:p w14:paraId="51E380C4" w14:textId="1FCFB8D2" w:rsidR="008D2FCF" w:rsidRDefault="008D2FCF">
      <w:pPr>
        <w:spacing w:after="160"/>
      </w:pPr>
    </w:p>
    <w:p w14:paraId="7EF20D0D" w14:textId="26EBB7D7" w:rsidR="008D2FCF" w:rsidRDefault="008D2FCF">
      <w:pPr>
        <w:spacing w:after="160"/>
      </w:pPr>
    </w:p>
    <w:p w14:paraId="3BF8805B" w14:textId="47610750" w:rsidR="008D2FCF" w:rsidRDefault="008D2FCF">
      <w:pPr>
        <w:spacing w:after="160"/>
      </w:pPr>
    </w:p>
    <w:p w14:paraId="7062633F" w14:textId="09866A44" w:rsidR="008D2FCF" w:rsidRDefault="008D2FCF">
      <w:pPr>
        <w:spacing w:after="160"/>
      </w:pPr>
    </w:p>
    <w:p w14:paraId="04A76848" w14:textId="77777777" w:rsidR="008D2FCF" w:rsidRDefault="008D2FCF">
      <w:pPr>
        <w:spacing w:after="160"/>
      </w:pPr>
    </w:p>
    <w:p w14:paraId="01F9B56B" w14:textId="0FA3ED4C" w:rsidR="008D2FCF" w:rsidRDefault="008D2FCF" w:rsidP="008D2FCF">
      <w:pPr>
        <w:pStyle w:val="Heading2"/>
      </w:pPr>
      <w:r>
        <w:t>Profile Graph Example:</w:t>
      </w:r>
    </w:p>
    <w:p w14:paraId="30F7352D" w14:textId="77777777" w:rsidR="008D2FCF" w:rsidRPr="00A500C5" w:rsidRDefault="008D2FCF" w:rsidP="008D2FCF">
      <w:pPr>
        <w:jc w:val="right"/>
      </w:pPr>
      <w:r w:rsidRPr="00A500C5">
        <w:rPr>
          <w:noProof/>
        </w:rPr>
        <w:drawing>
          <wp:inline distT="0" distB="0" distL="0" distR="0" wp14:anchorId="16BFBC6B" wp14:editId="54AC09C5">
            <wp:extent cx="5943600" cy="2256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59408" w14:textId="0B8B81A8" w:rsidR="000A57C1" w:rsidRDefault="000A57C1">
      <w:pPr>
        <w:spacing w:after="160"/>
      </w:pPr>
      <w:r>
        <w:br w:type="page"/>
      </w:r>
    </w:p>
    <w:p w14:paraId="15E082DC" w14:textId="4C8F9F32" w:rsidR="000A57C1" w:rsidRDefault="000A57C1" w:rsidP="000A57C1">
      <w:pPr>
        <w:pStyle w:val="Heading2"/>
      </w:pPr>
      <w:r>
        <w:lastRenderedPageBreak/>
        <w:t>Data Sheet</w:t>
      </w:r>
      <w:r w:rsidR="0062081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1153"/>
        <w:gridCol w:w="724"/>
        <w:gridCol w:w="722"/>
        <w:gridCol w:w="723"/>
        <w:gridCol w:w="1501"/>
        <w:gridCol w:w="3220"/>
      </w:tblGrid>
      <w:tr w:rsidR="000A57C1" w:rsidRPr="00986867" w14:paraId="63F45548" w14:textId="77777777" w:rsidTr="00AC6031">
        <w:tc>
          <w:tcPr>
            <w:tcW w:w="1330" w:type="dxa"/>
          </w:tcPr>
          <w:p w14:paraId="757933A6" w14:textId="77777777" w:rsidR="000A57C1" w:rsidRPr="00986867" w:rsidRDefault="000A57C1" w:rsidP="00620817">
            <w:pPr>
              <w:pStyle w:val="NoSpacing"/>
            </w:pPr>
            <w:r w:rsidRPr="00986867">
              <w:t>Station Number</w:t>
            </w:r>
          </w:p>
        </w:tc>
        <w:tc>
          <w:tcPr>
            <w:tcW w:w="1163" w:type="dxa"/>
          </w:tcPr>
          <w:p w14:paraId="45BF5320" w14:textId="77777777" w:rsidR="000A57C1" w:rsidRPr="00986867" w:rsidRDefault="000A57C1" w:rsidP="000F5D20">
            <w:r w:rsidRPr="00986867">
              <w:t>Distance (ft)</w:t>
            </w:r>
          </w:p>
        </w:tc>
        <w:tc>
          <w:tcPr>
            <w:tcW w:w="735" w:type="dxa"/>
            <w:tcBorders>
              <w:bottom w:val="single" w:sz="12" w:space="0" w:color="auto"/>
            </w:tcBorders>
          </w:tcPr>
          <w:p w14:paraId="57E4DB26" w14:textId="77777777" w:rsidR="000A57C1" w:rsidRPr="00986867" w:rsidRDefault="000A57C1" w:rsidP="000F5D20">
            <w:r w:rsidRPr="00986867">
              <w:t>B.S.</w:t>
            </w:r>
          </w:p>
        </w:tc>
        <w:tc>
          <w:tcPr>
            <w:tcW w:w="735" w:type="dxa"/>
            <w:tcBorders>
              <w:bottom w:val="single" w:sz="12" w:space="0" w:color="auto"/>
            </w:tcBorders>
          </w:tcPr>
          <w:p w14:paraId="01B8298F" w14:textId="77777777" w:rsidR="000A57C1" w:rsidRPr="00986867" w:rsidRDefault="000A57C1" w:rsidP="000F5D20">
            <w:r w:rsidRPr="00986867">
              <w:t>H.I.</w:t>
            </w:r>
          </w:p>
        </w:tc>
        <w:tc>
          <w:tcPr>
            <w:tcW w:w="735" w:type="dxa"/>
          </w:tcPr>
          <w:p w14:paraId="111F03E1" w14:textId="77777777" w:rsidR="000A57C1" w:rsidRPr="00986867" w:rsidRDefault="000A57C1" w:rsidP="000F5D20">
            <w:r w:rsidRPr="00986867">
              <w:t>F.S.</w:t>
            </w:r>
          </w:p>
        </w:tc>
        <w:tc>
          <w:tcPr>
            <w:tcW w:w="1530" w:type="dxa"/>
          </w:tcPr>
          <w:p w14:paraId="6DE499AB" w14:textId="77777777" w:rsidR="000A57C1" w:rsidRPr="00986867" w:rsidRDefault="000A57C1" w:rsidP="000F5D20">
            <w:r w:rsidRPr="00986867">
              <w:t>Elevation (ft)</w:t>
            </w:r>
          </w:p>
        </w:tc>
        <w:tc>
          <w:tcPr>
            <w:tcW w:w="3348" w:type="dxa"/>
          </w:tcPr>
          <w:p w14:paraId="75E8182C" w14:textId="77777777" w:rsidR="000A57C1" w:rsidRPr="00986867" w:rsidRDefault="000A57C1" w:rsidP="000F5D20">
            <w:r w:rsidRPr="00986867">
              <w:t>Comments</w:t>
            </w:r>
          </w:p>
        </w:tc>
      </w:tr>
      <w:tr w:rsidR="000A57C1" w:rsidRPr="00986867" w14:paraId="510CD3AD" w14:textId="77777777" w:rsidTr="00AC6031">
        <w:tc>
          <w:tcPr>
            <w:tcW w:w="1330" w:type="dxa"/>
          </w:tcPr>
          <w:p w14:paraId="2F788A64" w14:textId="351F11D7" w:rsidR="000A57C1" w:rsidRPr="00986867" w:rsidRDefault="000A57C1" w:rsidP="00620817">
            <w:pPr>
              <w:pStyle w:val="NoSpacing"/>
            </w:pPr>
            <w:r>
              <w:t>BM</w:t>
            </w:r>
          </w:p>
        </w:tc>
        <w:tc>
          <w:tcPr>
            <w:tcW w:w="1163" w:type="dxa"/>
            <w:tcBorders>
              <w:right w:val="single" w:sz="12" w:space="0" w:color="auto"/>
            </w:tcBorders>
          </w:tcPr>
          <w:p w14:paraId="3E61F2FF" w14:textId="3D9ED6DE" w:rsidR="000A57C1" w:rsidRPr="00986867" w:rsidRDefault="00620817" w:rsidP="000F5D20">
            <w:r>
              <w:t>-----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B40437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129B2D" w14:textId="77777777" w:rsidR="000A57C1" w:rsidRPr="00986867" w:rsidRDefault="000A57C1" w:rsidP="000F5D20"/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</w:tcPr>
          <w:p w14:paraId="43D80E73" w14:textId="77777777" w:rsidR="000A57C1" w:rsidRPr="00986867" w:rsidRDefault="000A57C1" w:rsidP="000F5D20"/>
        </w:tc>
        <w:tc>
          <w:tcPr>
            <w:tcW w:w="1530" w:type="dxa"/>
            <w:tcBorders>
              <w:bottom w:val="single" w:sz="12" w:space="0" w:color="auto"/>
            </w:tcBorders>
          </w:tcPr>
          <w:p w14:paraId="52AF2A6B" w14:textId="77777777" w:rsidR="000A57C1" w:rsidRPr="00986867" w:rsidRDefault="000A57C1" w:rsidP="000F5D20">
            <w:r w:rsidRPr="00986867">
              <w:t>10.00</w:t>
            </w:r>
          </w:p>
        </w:tc>
        <w:tc>
          <w:tcPr>
            <w:tcW w:w="3348" w:type="dxa"/>
          </w:tcPr>
          <w:p w14:paraId="24FB2024" w14:textId="52751458" w:rsidR="000A57C1" w:rsidRPr="00986867" w:rsidRDefault="00620817" w:rsidP="000F5D20">
            <w:r>
              <w:t xml:space="preserve">BM assume to be 10’.  </w:t>
            </w:r>
          </w:p>
        </w:tc>
      </w:tr>
      <w:tr w:rsidR="000A57C1" w:rsidRPr="00986867" w14:paraId="282A4558" w14:textId="77777777" w:rsidTr="00AC6031">
        <w:tc>
          <w:tcPr>
            <w:tcW w:w="1330" w:type="dxa"/>
          </w:tcPr>
          <w:p w14:paraId="74218270" w14:textId="11A5E568" w:rsidR="000A57C1" w:rsidRPr="00986867" w:rsidRDefault="00620817" w:rsidP="00620817">
            <w:pPr>
              <w:pStyle w:val="NoSpacing"/>
            </w:pPr>
            <w:r>
              <w:t>0</w:t>
            </w:r>
          </w:p>
        </w:tc>
        <w:tc>
          <w:tcPr>
            <w:tcW w:w="1163" w:type="dxa"/>
          </w:tcPr>
          <w:p w14:paraId="449606C9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</w:tcBorders>
          </w:tcPr>
          <w:p w14:paraId="4A8F2FDA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</w:tcPr>
          <w:p w14:paraId="722B8812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101E7E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E764F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1CBD6076" w14:textId="77777777" w:rsidR="000A57C1" w:rsidRPr="00986867" w:rsidRDefault="000A57C1" w:rsidP="000F5D20"/>
        </w:tc>
      </w:tr>
      <w:tr w:rsidR="000A57C1" w:rsidRPr="00986867" w14:paraId="281AE897" w14:textId="77777777" w:rsidTr="00AC6031">
        <w:tc>
          <w:tcPr>
            <w:tcW w:w="1330" w:type="dxa"/>
          </w:tcPr>
          <w:p w14:paraId="78B2F677" w14:textId="245E89B2" w:rsidR="000A57C1" w:rsidRPr="00986867" w:rsidRDefault="00620817" w:rsidP="00620817">
            <w:pPr>
              <w:pStyle w:val="NoSpacing"/>
            </w:pPr>
            <w:r>
              <w:t>1</w:t>
            </w:r>
          </w:p>
        </w:tc>
        <w:tc>
          <w:tcPr>
            <w:tcW w:w="1163" w:type="dxa"/>
          </w:tcPr>
          <w:p w14:paraId="04A62799" w14:textId="77777777" w:rsidR="000A57C1" w:rsidRPr="00986867" w:rsidRDefault="000A57C1" w:rsidP="000F5D20"/>
        </w:tc>
        <w:tc>
          <w:tcPr>
            <w:tcW w:w="735" w:type="dxa"/>
          </w:tcPr>
          <w:p w14:paraId="7549CF80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2BAA672C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44DE9F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1D5938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34F4A2EB" w14:textId="77777777" w:rsidR="000A57C1" w:rsidRPr="00986867" w:rsidRDefault="000A57C1" w:rsidP="000F5D20"/>
        </w:tc>
      </w:tr>
      <w:tr w:rsidR="000A57C1" w:rsidRPr="00986867" w14:paraId="58869634" w14:textId="77777777" w:rsidTr="00AC6031">
        <w:tc>
          <w:tcPr>
            <w:tcW w:w="1330" w:type="dxa"/>
          </w:tcPr>
          <w:p w14:paraId="2B59ACD1" w14:textId="59D52D02" w:rsidR="000A57C1" w:rsidRPr="00986867" w:rsidRDefault="00620817" w:rsidP="00620817">
            <w:pPr>
              <w:pStyle w:val="NoSpacing"/>
            </w:pPr>
            <w:r>
              <w:t>2</w:t>
            </w:r>
          </w:p>
        </w:tc>
        <w:tc>
          <w:tcPr>
            <w:tcW w:w="1163" w:type="dxa"/>
          </w:tcPr>
          <w:p w14:paraId="2A479E1A" w14:textId="77777777" w:rsidR="000A57C1" w:rsidRPr="00986867" w:rsidRDefault="000A57C1" w:rsidP="000F5D20"/>
        </w:tc>
        <w:tc>
          <w:tcPr>
            <w:tcW w:w="735" w:type="dxa"/>
          </w:tcPr>
          <w:p w14:paraId="18890C90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5CB39DDE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BC3845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C79B1D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70967EAD" w14:textId="77777777" w:rsidR="000A57C1" w:rsidRPr="00986867" w:rsidRDefault="000A57C1" w:rsidP="000F5D20"/>
        </w:tc>
      </w:tr>
      <w:tr w:rsidR="000A57C1" w:rsidRPr="00986867" w14:paraId="06C31949" w14:textId="77777777" w:rsidTr="00AC6031">
        <w:tc>
          <w:tcPr>
            <w:tcW w:w="1330" w:type="dxa"/>
          </w:tcPr>
          <w:p w14:paraId="3E3D1D56" w14:textId="622C7A2B" w:rsidR="000A57C1" w:rsidRPr="00986867" w:rsidRDefault="00620817" w:rsidP="00620817">
            <w:pPr>
              <w:pStyle w:val="NoSpacing"/>
            </w:pPr>
            <w:r>
              <w:t>3</w:t>
            </w:r>
          </w:p>
        </w:tc>
        <w:tc>
          <w:tcPr>
            <w:tcW w:w="1163" w:type="dxa"/>
          </w:tcPr>
          <w:p w14:paraId="499B3AEB" w14:textId="77777777" w:rsidR="000A57C1" w:rsidRPr="00986867" w:rsidRDefault="000A57C1" w:rsidP="000F5D20"/>
        </w:tc>
        <w:tc>
          <w:tcPr>
            <w:tcW w:w="735" w:type="dxa"/>
          </w:tcPr>
          <w:p w14:paraId="63301892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472B72A7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A53CC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D9EDD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5D545163" w14:textId="77777777" w:rsidR="000A57C1" w:rsidRPr="00986867" w:rsidRDefault="000A57C1" w:rsidP="000F5D20"/>
        </w:tc>
      </w:tr>
      <w:tr w:rsidR="000A57C1" w:rsidRPr="00986867" w14:paraId="523E673C" w14:textId="77777777" w:rsidTr="00AC6031">
        <w:tc>
          <w:tcPr>
            <w:tcW w:w="1330" w:type="dxa"/>
          </w:tcPr>
          <w:p w14:paraId="05ADC297" w14:textId="5F57B8A8" w:rsidR="000A57C1" w:rsidRPr="00986867" w:rsidRDefault="00620817" w:rsidP="00620817">
            <w:pPr>
              <w:pStyle w:val="NoSpacing"/>
            </w:pPr>
            <w:r>
              <w:t>4</w:t>
            </w:r>
          </w:p>
        </w:tc>
        <w:tc>
          <w:tcPr>
            <w:tcW w:w="1163" w:type="dxa"/>
          </w:tcPr>
          <w:p w14:paraId="760ECFC0" w14:textId="77777777" w:rsidR="000A57C1" w:rsidRPr="00986867" w:rsidRDefault="000A57C1" w:rsidP="000F5D20"/>
        </w:tc>
        <w:tc>
          <w:tcPr>
            <w:tcW w:w="735" w:type="dxa"/>
          </w:tcPr>
          <w:p w14:paraId="31450218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3F6E2A9C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657EFD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C55AFE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3E40AD20" w14:textId="77777777" w:rsidR="000A57C1" w:rsidRPr="00986867" w:rsidRDefault="000A57C1" w:rsidP="000F5D20"/>
        </w:tc>
      </w:tr>
      <w:tr w:rsidR="000A57C1" w:rsidRPr="00986867" w14:paraId="41ED7016" w14:textId="77777777" w:rsidTr="00AC6031">
        <w:tc>
          <w:tcPr>
            <w:tcW w:w="1330" w:type="dxa"/>
          </w:tcPr>
          <w:p w14:paraId="3F0B54FE" w14:textId="4353FA98" w:rsidR="000A57C1" w:rsidRPr="00986867" w:rsidRDefault="00620817" w:rsidP="00620817">
            <w:pPr>
              <w:pStyle w:val="NoSpacing"/>
            </w:pPr>
            <w:r>
              <w:t>5</w:t>
            </w:r>
          </w:p>
        </w:tc>
        <w:tc>
          <w:tcPr>
            <w:tcW w:w="1163" w:type="dxa"/>
          </w:tcPr>
          <w:p w14:paraId="30C87934" w14:textId="77777777" w:rsidR="000A57C1" w:rsidRPr="00986867" w:rsidRDefault="000A57C1" w:rsidP="000F5D20"/>
        </w:tc>
        <w:tc>
          <w:tcPr>
            <w:tcW w:w="735" w:type="dxa"/>
          </w:tcPr>
          <w:p w14:paraId="15DE8D12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15D6A277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23682D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061FB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479BE001" w14:textId="77777777" w:rsidR="000A57C1" w:rsidRPr="00986867" w:rsidRDefault="000A57C1" w:rsidP="000F5D20"/>
        </w:tc>
      </w:tr>
      <w:tr w:rsidR="000A57C1" w:rsidRPr="00986867" w14:paraId="750F460C" w14:textId="77777777" w:rsidTr="00AC6031">
        <w:tc>
          <w:tcPr>
            <w:tcW w:w="1330" w:type="dxa"/>
          </w:tcPr>
          <w:p w14:paraId="4CF1E125" w14:textId="07C172D6" w:rsidR="000A57C1" w:rsidRPr="00986867" w:rsidRDefault="00620817" w:rsidP="00620817">
            <w:pPr>
              <w:pStyle w:val="NoSpacing"/>
            </w:pPr>
            <w:r>
              <w:t>6</w:t>
            </w:r>
          </w:p>
        </w:tc>
        <w:tc>
          <w:tcPr>
            <w:tcW w:w="1163" w:type="dxa"/>
          </w:tcPr>
          <w:p w14:paraId="76572A85" w14:textId="77777777" w:rsidR="000A57C1" w:rsidRPr="00986867" w:rsidRDefault="000A57C1" w:rsidP="000F5D20"/>
        </w:tc>
        <w:tc>
          <w:tcPr>
            <w:tcW w:w="735" w:type="dxa"/>
          </w:tcPr>
          <w:p w14:paraId="0907279B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72871F60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B9D50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5ECE38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1A1A111D" w14:textId="77777777" w:rsidR="000A57C1" w:rsidRPr="00986867" w:rsidRDefault="000A57C1" w:rsidP="000F5D20"/>
        </w:tc>
      </w:tr>
      <w:tr w:rsidR="000A57C1" w:rsidRPr="00986867" w14:paraId="22E75823" w14:textId="77777777" w:rsidTr="00AC6031">
        <w:tc>
          <w:tcPr>
            <w:tcW w:w="1330" w:type="dxa"/>
          </w:tcPr>
          <w:p w14:paraId="65FF2342" w14:textId="235F3883" w:rsidR="000A57C1" w:rsidRPr="00986867" w:rsidRDefault="00620817" w:rsidP="00620817">
            <w:pPr>
              <w:pStyle w:val="NoSpacing"/>
            </w:pPr>
            <w:r>
              <w:t>7</w:t>
            </w:r>
          </w:p>
        </w:tc>
        <w:tc>
          <w:tcPr>
            <w:tcW w:w="1163" w:type="dxa"/>
          </w:tcPr>
          <w:p w14:paraId="07F88035" w14:textId="77777777" w:rsidR="000A57C1" w:rsidRPr="00986867" w:rsidRDefault="000A57C1" w:rsidP="000F5D20"/>
        </w:tc>
        <w:tc>
          <w:tcPr>
            <w:tcW w:w="735" w:type="dxa"/>
          </w:tcPr>
          <w:p w14:paraId="635B33F0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3CE4715A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D6A81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4BA46B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27EF5046" w14:textId="77777777" w:rsidR="000A57C1" w:rsidRPr="00986867" w:rsidRDefault="000A57C1" w:rsidP="000F5D20"/>
        </w:tc>
      </w:tr>
      <w:tr w:rsidR="000A57C1" w:rsidRPr="00986867" w14:paraId="3A18C2C5" w14:textId="77777777" w:rsidTr="00AC6031">
        <w:tc>
          <w:tcPr>
            <w:tcW w:w="1330" w:type="dxa"/>
          </w:tcPr>
          <w:p w14:paraId="202CEDDD" w14:textId="1707B8FB" w:rsidR="000A57C1" w:rsidRPr="00986867" w:rsidRDefault="00620817" w:rsidP="00620817">
            <w:pPr>
              <w:pStyle w:val="NoSpacing"/>
            </w:pPr>
            <w:r>
              <w:t>8</w:t>
            </w:r>
          </w:p>
        </w:tc>
        <w:tc>
          <w:tcPr>
            <w:tcW w:w="1163" w:type="dxa"/>
          </w:tcPr>
          <w:p w14:paraId="76AE0522" w14:textId="77777777" w:rsidR="000A57C1" w:rsidRPr="00986867" w:rsidRDefault="000A57C1" w:rsidP="000F5D20"/>
        </w:tc>
        <w:tc>
          <w:tcPr>
            <w:tcW w:w="735" w:type="dxa"/>
          </w:tcPr>
          <w:p w14:paraId="0D07DEFE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020270A6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83086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5A6290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1B843603" w14:textId="77777777" w:rsidR="000A57C1" w:rsidRPr="00986867" w:rsidRDefault="000A57C1" w:rsidP="000F5D20"/>
        </w:tc>
      </w:tr>
      <w:tr w:rsidR="000A57C1" w:rsidRPr="00986867" w14:paraId="7A2F1056" w14:textId="77777777" w:rsidTr="00AC6031">
        <w:tc>
          <w:tcPr>
            <w:tcW w:w="1330" w:type="dxa"/>
          </w:tcPr>
          <w:p w14:paraId="62F4C373" w14:textId="1E50424A" w:rsidR="000A57C1" w:rsidRPr="00986867" w:rsidRDefault="00620817" w:rsidP="00620817">
            <w:pPr>
              <w:pStyle w:val="NoSpacing"/>
            </w:pPr>
            <w:r>
              <w:t>9</w:t>
            </w:r>
          </w:p>
        </w:tc>
        <w:tc>
          <w:tcPr>
            <w:tcW w:w="1163" w:type="dxa"/>
          </w:tcPr>
          <w:p w14:paraId="62FB0258" w14:textId="77777777" w:rsidR="000A57C1" w:rsidRPr="00986867" w:rsidRDefault="000A57C1" w:rsidP="000F5D20"/>
        </w:tc>
        <w:tc>
          <w:tcPr>
            <w:tcW w:w="735" w:type="dxa"/>
          </w:tcPr>
          <w:p w14:paraId="5295D591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592EEF38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C257C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5706B4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3AA8D639" w14:textId="77777777" w:rsidR="000A57C1" w:rsidRPr="00986867" w:rsidRDefault="000A57C1" w:rsidP="000F5D20"/>
        </w:tc>
      </w:tr>
      <w:tr w:rsidR="000A57C1" w:rsidRPr="00986867" w14:paraId="2B672111" w14:textId="77777777" w:rsidTr="00AC6031">
        <w:tc>
          <w:tcPr>
            <w:tcW w:w="1330" w:type="dxa"/>
          </w:tcPr>
          <w:p w14:paraId="7A92A5F4" w14:textId="45F1B52C" w:rsidR="000A57C1" w:rsidRPr="00986867" w:rsidRDefault="00620817" w:rsidP="00620817">
            <w:pPr>
              <w:pStyle w:val="NoSpacing"/>
            </w:pPr>
            <w:r>
              <w:t>10</w:t>
            </w:r>
          </w:p>
        </w:tc>
        <w:tc>
          <w:tcPr>
            <w:tcW w:w="1163" w:type="dxa"/>
          </w:tcPr>
          <w:p w14:paraId="66F58570" w14:textId="77777777" w:rsidR="000A57C1" w:rsidRPr="00986867" w:rsidRDefault="000A57C1" w:rsidP="000F5D20"/>
        </w:tc>
        <w:tc>
          <w:tcPr>
            <w:tcW w:w="735" w:type="dxa"/>
          </w:tcPr>
          <w:p w14:paraId="740D0701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32D2B217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06F897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7BA9B3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092A00A3" w14:textId="77777777" w:rsidR="000A57C1" w:rsidRPr="00986867" w:rsidRDefault="000A57C1" w:rsidP="000F5D20"/>
        </w:tc>
      </w:tr>
      <w:tr w:rsidR="000A57C1" w:rsidRPr="00986867" w14:paraId="03D528BC" w14:textId="77777777" w:rsidTr="00AC6031">
        <w:tc>
          <w:tcPr>
            <w:tcW w:w="1330" w:type="dxa"/>
          </w:tcPr>
          <w:p w14:paraId="2E6C5754" w14:textId="3CA137DE" w:rsidR="000A57C1" w:rsidRPr="00986867" w:rsidRDefault="00620817" w:rsidP="00620817">
            <w:pPr>
              <w:pStyle w:val="NoSpacing"/>
            </w:pPr>
            <w:r>
              <w:t>11</w:t>
            </w:r>
          </w:p>
        </w:tc>
        <w:tc>
          <w:tcPr>
            <w:tcW w:w="1163" w:type="dxa"/>
          </w:tcPr>
          <w:p w14:paraId="0D5EF64E" w14:textId="77777777" w:rsidR="000A57C1" w:rsidRPr="00986867" w:rsidRDefault="000A57C1" w:rsidP="000F5D20"/>
        </w:tc>
        <w:tc>
          <w:tcPr>
            <w:tcW w:w="735" w:type="dxa"/>
          </w:tcPr>
          <w:p w14:paraId="0F1BB813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35716B0C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48366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1CA4E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654ADB8A" w14:textId="77777777" w:rsidR="000A57C1" w:rsidRPr="00986867" w:rsidRDefault="000A57C1" w:rsidP="000F5D20"/>
        </w:tc>
      </w:tr>
      <w:tr w:rsidR="000A57C1" w:rsidRPr="00986867" w14:paraId="54020D2E" w14:textId="77777777" w:rsidTr="00AC6031">
        <w:tc>
          <w:tcPr>
            <w:tcW w:w="1330" w:type="dxa"/>
          </w:tcPr>
          <w:p w14:paraId="2388617B" w14:textId="7C360592" w:rsidR="000A57C1" w:rsidRPr="00986867" w:rsidRDefault="00620817" w:rsidP="00620817">
            <w:pPr>
              <w:pStyle w:val="NoSpacing"/>
            </w:pPr>
            <w:r>
              <w:t>12</w:t>
            </w:r>
          </w:p>
        </w:tc>
        <w:tc>
          <w:tcPr>
            <w:tcW w:w="1163" w:type="dxa"/>
          </w:tcPr>
          <w:p w14:paraId="42107377" w14:textId="77777777" w:rsidR="000A57C1" w:rsidRPr="00986867" w:rsidRDefault="000A57C1" w:rsidP="000F5D20"/>
        </w:tc>
        <w:tc>
          <w:tcPr>
            <w:tcW w:w="735" w:type="dxa"/>
          </w:tcPr>
          <w:p w14:paraId="0C2A7686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5411A16F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6B065A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DF7B2A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4784FD9B" w14:textId="77777777" w:rsidR="000A57C1" w:rsidRPr="00986867" w:rsidRDefault="000A57C1" w:rsidP="000F5D20"/>
        </w:tc>
      </w:tr>
      <w:tr w:rsidR="000A57C1" w:rsidRPr="00986867" w14:paraId="332764F7" w14:textId="77777777" w:rsidTr="00AC6031">
        <w:tc>
          <w:tcPr>
            <w:tcW w:w="1330" w:type="dxa"/>
          </w:tcPr>
          <w:p w14:paraId="6DC090CC" w14:textId="469EEDB7" w:rsidR="000A57C1" w:rsidRPr="00986867" w:rsidRDefault="00620817" w:rsidP="00620817">
            <w:pPr>
              <w:pStyle w:val="NoSpacing"/>
            </w:pPr>
            <w:r>
              <w:t>13</w:t>
            </w:r>
          </w:p>
        </w:tc>
        <w:tc>
          <w:tcPr>
            <w:tcW w:w="1163" w:type="dxa"/>
          </w:tcPr>
          <w:p w14:paraId="0F7FE251" w14:textId="77777777" w:rsidR="000A57C1" w:rsidRPr="00986867" w:rsidRDefault="000A57C1" w:rsidP="000F5D20"/>
        </w:tc>
        <w:tc>
          <w:tcPr>
            <w:tcW w:w="735" w:type="dxa"/>
          </w:tcPr>
          <w:p w14:paraId="3819E8CF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55052D8E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1910E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169237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49F41070" w14:textId="77777777" w:rsidR="000A57C1" w:rsidRPr="00986867" w:rsidRDefault="000A57C1" w:rsidP="000F5D20"/>
        </w:tc>
      </w:tr>
      <w:tr w:rsidR="000A57C1" w:rsidRPr="00986867" w14:paraId="52BC39EB" w14:textId="77777777" w:rsidTr="00AC6031">
        <w:tc>
          <w:tcPr>
            <w:tcW w:w="1330" w:type="dxa"/>
          </w:tcPr>
          <w:p w14:paraId="09592E20" w14:textId="109A1F0A" w:rsidR="000A57C1" w:rsidRPr="00986867" w:rsidRDefault="00620817" w:rsidP="00620817">
            <w:pPr>
              <w:pStyle w:val="NoSpacing"/>
            </w:pPr>
            <w:r>
              <w:t>14</w:t>
            </w:r>
          </w:p>
        </w:tc>
        <w:tc>
          <w:tcPr>
            <w:tcW w:w="1163" w:type="dxa"/>
          </w:tcPr>
          <w:p w14:paraId="3D4B45A9" w14:textId="77777777" w:rsidR="000A57C1" w:rsidRPr="00986867" w:rsidRDefault="000A57C1" w:rsidP="000F5D20"/>
        </w:tc>
        <w:tc>
          <w:tcPr>
            <w:tcW w:w="735" w:type="dxa"/>
          </w:tcPr>
          <w:p w14:paraId="0BBC3B8A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4F44DA20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0D1EC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20B79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08EEF867" w14:textId="77777777" w:rsidR="000A57C1" w:rsidRPr="00986867" w:rsidRDefault="000A57C1" w:rsidP="000F5D20"/>
        </w:tc>
      </w:tr>
      <w:tr w:rsidR="000A57C1" w:rsidRPr="00986867" w14:paraId="40025B13" w14:textId="77777777" w:rsidTr="00AC6031">
        <w:tc>
          <w:tcPr>
            <w:tcW w:w="1330" w:type="dxa"/>
          </w:tcPr>
          <w:p w14:paraId="1A06D68C" w14:textId="7D074978" w:rsidR="000A57C1" w:rsidRPr="00986867" w:rsidRDefault="00620817" w:rsidP="00620817">
            <w:pPr>
              <w:pStyle w:val="NoSpacing"/>
            </w:pPr>
            <w:r>
              <w:t>15</w:t>
            </w:r>
          </w:p>
        </w:tc>
        <w:tc>
          <w:tcPr>
            <w:tcW w:w="1163" w:type="dxa"/>
          </w:tcPr>
          <w:p w14:paraId="13617B19" w14:textId="77777777" w:rsidR="000A57C1" w:rsidRPr="00986867" w:rsidRDefault="000A57C1" w:rsidP="000F5D20"/>
        </w:tc>
        <w:tc>
          <w:tcPr>
            <w:tcW w:w="735" w:type="dxa"/>
          </w:tcPr>
          <w:p w14:paraId="1DBC3770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58A796DB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53413A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FA169B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0941E532" w14:textId="77777777" w:rsidR="000A57C1" w:rsidRPr="00986867" w:rsidRDefault="000A57C1" w:rsidP="000F5D20"/>
        </w:tc>
      </w:tr>
      <w:tr w:rsidR="000A57C1" w:rsidRPr="00986867" w14:paraId="3D2283FC" w14:textId="77777777" w:rsidTr="00AC6031">
        <w:tc>
          <w:tcPr>
            <w:tcW w:w="1330" w:type="dxa"/>
          </w:tcPr>
          <w:p w14:paraId="356CAC50" w14:textId="132BEE56" w:rsidR="000A57C1" w:rsidRPr="00986867" w:rsidRDefault="00620817" w:rsidP="00620817">
            <w:pPr>
              <w:pStyle w:val="NoSpacing"/>
            </w:pPr>
            <w:r>
              <w:t>16</w:t>
            </w:r>
          </w:p>
        </w:tc>
        <w:tc>
          <w:tcPr>
            <w:tcW w:w="1163" w:type="dxa"/>
          </w:tcPr>
          <w:p w14:paraId="251B4CAF" w14:textId="77777777" w:rsidR="000A57C1" w:rsidRPr="00986867" w:rsidRDefault="000A57C1" w:rsidP="000F5D20"/>
        </w:tc>
        <w:tc>
          <w:tcPr>
            <w:tcW w:w="735" w:type="dxa"/>
          </w:tcPr>
          <w:p w14:paraId="2359A453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4101DA52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215147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81AA9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4F63A7A0" w14:textId="77777777" w:rsidR="000A57C1" w:rsidRPr="00986867" w:rsidRDefault="000A57C1" w:rsidP="000F5D20"/>
        </w:tc>
      </w:tr>
      <w:tr w:rsidR="000A57C1" w:rsidRPr="00986867" w14:paraId="690C2A37" w14:textId="77777777" w:rsidTr="00AC6031">
        <w:tc>
          <w:tcPr>
            <w:tcW w:w="1330" w:type="dxa"/>
          </w:tcPr>
          <w:p w14:paraId="702E32BC" w14:textId="504A453A" w:rsidR="000A57C1" w:rsidRPr="00986867" w:rsidRDefault="00620817" w:rsidP="00620817">
            <w:pPr>
              <w:pStyle w:val="NoSpacing"/>
            </w:pPr>
            <w:r>
              <w:t>17</w:t>
            </w:r>
          </w:p>
        </w:tc>
        <w:tc>
          <w:tcPr>
            <w:tcW w:w="1163" w:type="dxa"/>
          </w:tcPr>
          <w:p w14:paraId="375D4E7C" w14:textId="77777777" w:rsidR="000A57C1" w:rsidRPr="00986867" w:rsidRDefault="000A57C1" w:rsidP="000F5D20"/>
        </w:tc>
        <w:tc>
          <w:tcPr>
            <w:tcW w:w="735" w:type="dxa"/>
          </w:tcPr>
          <w:p w14:paraId="1198AC03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290BB513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2E6668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B68B8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328D1284" w14:textId="77777777" w:rsidR="000A57C1" w:rsidRPr="00986867" w:rsidRDefault="000A57C1" w:rsidP="000F5D20"/>
        </w:tc>
      </w:tr>
      <w:tr w:rsidR="000A57C1" w:rsidRPr="00986867" w14:paraId="1299BD57" w14:textId="77777777" w:rsidTr="00AC6031">
        <w:tc>
          <w:tcPr>
            <w:tcW w:w="1330" w:type="dxa"/>
          </w:tcPr>
          <w:p w14:paraId="12BC7F23" w14:textId="009A55FB" w:rsidR="000A57C1" w:rsidRPr="00986867" w:rsidRDefault="00620817" w:rsidP="00620817">
            <w:pPr>
              <w:pStyle w:val="NoSpacing"/>
            </w:pPr>
            <w:r>
              <w:t>18</w:t>
            </w:r>
          </w:p>
        </w:tc>
        <w:tc>
          <w:tcPr>
            <w:tcW w:w="1163" w:type="dxa"/>
          </w:tcPr>
          <w:p w14:paraId="64661E8E" w14:textId="77777777" w:rsidR="000A57C1" w:rsidRPr="00986867" w:rsidRDefault="000A57C1" w:rsidP="000F5D20"/>
        </w:tc>
        <w:tc>
          <w:tcPr>
            <w:tcW w:w="735" w:type="dxa"/>
          </w:tcPr>
          <w:p w14:paraId="3CAF1A4F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249111AE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6016E7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B7BD4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79AA3AAB" w14:textId="77777777" w:rsidR="000A57C1" w:rsidRPr="00986867" w:rsidRDefault="000A57C1" w:rsidP="000F5D20"/>
        </w:tc>
      </w:tr>
      <w:tr w:rsidR="000A57C1" w:rsidRPr="00986867" w14:paraId="6E7C40BF" w14:textId="77777777" w:rsidTr="00AC6031">
        <w:tc>
          <w:tcPr>
            <w:tcW w:w="1330" w:type="dxa"/>
          </w:tcPr>
          <w:p w14:paraId="2F0178F7" w14:textId="4ABF009C" w:rsidR="000A57C1" w:rsidRPr="00986867" w:rsidRDefault="00620817" w:rsidP="00620817">
            <w:pPr>
              <w:pStyle w:val="NoSpacing"/>
            </w:pPr>
            <w:r>
              <w:t>19</w:t>
            </w:r>
          </w:p>
        </w:tc>
        <w:tc>
          <w:tcPr>
            <w:tcW w:w="1163" w:type="dxa"/>
          </w:tcPr>
          <w:p w14:paraId="668A64B5" w14:textId="77777777" w:rsidR="000A57C1" w:rsidRPr="00986867" w:rsidRDefault="000A57C1" w:rsidP="000F5D20"/>
        </w:tc>
        <w:tc>
          <w:tcPr>
            <w:tcW w:w="735" w:type="dxa"/>
          </w:tcPr>
          <w:p w14:paraId="664670CF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3762951C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FF19D4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8EBEDE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533D3738" w14:textId="77777777" w:rsidR="000A57C1" w:rsidRPr="00986867" w:rsidRDefault="000A57C1" w:rsidP="000F5D20"/>
        </w:tc>
      </w:tr>
      <w:tr w:rsidR="000A57C1" w:rsidRPr="00986867" w14:paraId="647CCCB7" w14:textId="77777777" w:rsidTr="00AC6031">
        <w:tc>
          <w:tcPr>
            <w:tcW w:w="1330" w:type="dxa"/>
          </w:tcPr>
          <w:p w14:paraId="2FCCE4AF" w14:textId="09A0537E" w:rsidR="000A57C1" w:rsidRPr="00986867" w:rsidRDefault="00620817" w:rsidP="00620817">
            <w:pPr>
              <w:pStyle w:val="NoSpacing"/>
            </w:pPr>
            <w:r>
              <w:t>20</w:t>
            </w:r>
          </w:p>
        </w:tc>
        <w:tc>
          <w:tcPr>
            <w:tcW w:w="1163" w:type="dxa"/>
          </w:tcPr>
          <w:p w14:paraId="626DECCE" w14:textId="77777777" w:rsidR="000A57C1" w:rsidRPr="00986867" w:rsidRDefault="000A57C1" w:rsidP="000F5D20"/>
        </w:tc>
        <w:tc>
          <w:tcPr>
            <w:tcW w:w="735" w:type="dxa"/>
          </w:tcPr>
          <w:p w14:paraId="2E2295DF" w14:textId="77777777" w:rsidR="000A57C1" w:rsidRPr="00986867" w:rsidRDefault="000A57C1" w:rsidP="000F5D20"/>
        </w:tc>
        <w:tc>
          <w:tcPr>
            <w:tcW w:w="735" w:type="dxa"/>
            <w:tcBorders>
              <w:right w:val="single" w:sz="12" w:space="0" w:color="auto"/>
            </w:tcBorders>
          </w:tcPr>
          <w:p w14:paraId="7FDC4939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21F45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A674CE" w14:textId="77777777" w:rsidR="000A57C1" w:rsidRPr="00986867" w:rsidRDefault="000A57C1" w:rsidP="000F5D20"/>
        </w:tc>
        <w:tc>
          <w:tcPr>
            <w:tcW w:w="3348" w:type="dxa"/>
            <w:tcBorders>
              <w:left w:val="single" w:sz="12" w:space="0" w:color="auto"/>
            </w:tcBorders>
          </w:tcPr>
          <w:p w14:paraId="43DBDB67" w14:textId="77777777" w:rsidR="000A57C1" w:rsidRPr="00986867" w:rsidRDefault="000A57C1" w:rsidP="000F5D20"/>
        </w:tc>
      </w:tr>
      <w:tr w:rsidR="000A57C1" w:rsidRPr="00986867" w14:paraId="7C163910" w14:textId="77777777" w:rsidTr="00AC6031">
        <w:tc>
          <w:tcPr>
            <w:tcW w:w="1330" w:type="dxa"/>
          </w:tcPr>
          <w:p w14:paraId="22C68191" w14:textId="77777777" w:rsidR="000A57C1" w:rsidRPr="00986867" w:rsidRDefault="000A57C1" w:rsidP="00620817">
            <w:pPr>
              <w:pStyle w:val="NoSpacing"/>
            </w:pPr>
          </w:p>
        </w:tc>
        <w:tc>
          <w:tcPr>
            <w:tcW w:w="1163" w:type="dxa"/>
          </w:tcPr>
          <w:p w14:paraId="34655F88" w14:textId="77777777" w:rsidR="000A57C1" w:rsidRPr="00986867" w:rsidRDefault="000A57C1" w:rsidP="000F5D20"/>
        </w:tc>
        <w:tc>
          <w:tcPr>
            <w:tcW w:w="735" w:type="dxa"/>
          </w:tcPr>
          <w:p w14:paraId="300EC5AA" w14:textId="77777777" w:rsidR="000A57C1" w:rsidRPr="00986867" w:rsidRDefault="000A57C1" w:rsidP="000F5D20"/>
        </w:tc>
        <w:tc>
          <w:tcPr>
            <w:tcW w:w="735" w:type="dxa"/>
          </w:tcPr>
          <w:p w14:paraId="41C1DBC1" w14:textId="77777777" w:rsidR="000A57C1" w:rsidRPr="00986867" w:rsidRDefault="000A57C1" w:rsidP="000F5D20"/>
        </w:tc>
        <w:tc>
          <w:tcPr>
            <w:tcW w:w="735" w:type="dxa"/>
            <w:tcBorders>
              <w:top w:val="single" w:sz="12" w:space="0" w:color="auto"/>
            </w:tcBorders>
          </w:tcPr>
          <w:p w14:paraId="45186284" w14:textId="77777777" w:rsidR="000A57C1" w:rsidRPr="00986867" w:rsidRDefault="000A57C1" w:rsidP="000F5D20"/>
        </w:tc>
        <w:tc>
          <w:tcPr>
            <w:tcW w:w="1530" w:type="dxa"/>
            <w:tcBorders>
              <w:top w:val="single" w:sz="12" w:space="0" w:color="auto"/>
            </w:tcBorders>
          </w:tcPr>
          <w:p w14:paraId="53882EE7" w14:textId="77777777" w:rsidR="000A57C1" w:rsidRPr="00986867" w:rsidRDefault="000A57C1" w:rsidP="000F5D20"/>
        </w:tc>
        <w:tc>
          <w:tcPr>
            <w:tcW w:w="3348" w:type="dxa"/>
          </w:tcPr>
          <w:p w14:paraId="2A7C42AA" w14:textId="77777777" w:rsidR="000A57C1" w:rsidRPr="00986867" w:rsidRDefault="000A57C1" w:rsidP="000F5D20"/>
        </w:tc>
      </w:tr>
      <w:tr w:rsidR="000A57C1" w:rsidRPr="00986867" w14:paraId="7FB3F805" w14:textId="77777777" w:rsidTr="000F5D20">
        <w:tc>
          <w:tcPr>
            <w:tcW w:w="1330" w:type="dxa"/>
          </w:tcPr>
          <w:p w14:paraId="7B981BB0" w14:textId="77777777" w:rsidR="000A57C1" w:rsidRPr="00986867" w:rsidRDefault="000A57C1" w:rsidP="00620817">
            <w:pPr>
              <w:pStyle w:val="NoSpacing"/>
            </w:pPr>
          </w:p>
        </w:tc>
        <w:tc>
          <w:tcPr>
            <w:tcW w:w="1163" w:type="dxa"/>
          </w:tcPr>
          <w:p w14:paraId="156B18F7" w14:textId="77777777" w:rsidR="000A57C1" w:rsidRPr="00986867" w:rsidRDefault="000A57C1" w:rsidP="000F5D20"/>
        </w:tc>
        <w:tc>
          <w:tcPr>
            <w:tcW w:w="735" w:type="dxa"/>
          </w:tcPr>
          <w:p w14:paraId="48A9701B" w14:textId="77777777" w:rsidR="000A57C1" w:rsidRPr="00986867" w:rsidRDefault="000A57C1" w:rsidP="000F5D20"/>
        </w:tc>
        <w:tc>
          <w:tcPr>
            <w:tcW w:w="735" w:type="dxa"/>
          </w:tcPr>
          <w:p w14:paraId="273E9460" w14:textId="77777777" w:rsidR="000A57C1" w:rsidRPr="00986867" w:rsidRDefault="000A57C1" w:rsidP="000F5D20"/>
        </w:tc>
        <w:tc>
          <w:tcPr>
            <w:tcW w:w="735" w:type="dxa"/>
          </w:tcPr>
          <w:p w14:paraId="26CEF52D" w14:textId="77777777" w:rsidR="000A57C1" w:rsidRPr="00986867" w:rsidRDefault="000A57C1" w:rsidP="000F5D20"/>
        </w:tc>
        <w:tc>
          <w:tcPr>
            <w:tcW w:w="1530" w:type="dxa"/>
          </w:tcPr>
          <w:p w14:paraId="6CA09211" w14:textId="77777777" w:rsidR="000A57C1" w:rsidRPr="00986867" w:rsidRDefault="000A57C1" w:rsidP="000F5D20"/>
        </w:tc>
        <w:tc>
          <w:tcPr>
            <w:tcW w:w="3348" w:type="dxa"/>
          </w:tcPr>
          <w:p w14:paraId="67108465" w14:textId="77777777" w:rsidR="000A57C1" w:rsidRPr="00986867" w:rsidRDefault="000A57C1" w:rsidP="000F5D20"/>
        </w:tc>
      </w:tr>
      <w:tr w:rsidR="000A57C1" w:rsidRPr="00986867" w14:paraId="22E30E0D" w14:textId="77777777" w:rsidTr="000F5D20">
        <w:tc>
          <w:tcPr>
            <w:tcW w:w="1330" w:type="dxa"/>
          </w:tcPr>
          <w:p w14:paraId="363ED625" w14:textId="77777777" w:rsidR="000A57C1" w:rsidRPr="00986867" w:rsidRDefault="000A57C1" w:rsidP="00620817">
            <w:pPr>
              <w:pStyle w:val="NoSpacing"/>
            </w:pPr>
          </w:p>
        </w:tc>
        <w:tc>
          <w:tcPr>
            <w:tcW w:w="1163" w:type="dxa"/>
          </w:tcPr>
          <w:p w14:paraId="23AA2CE0" w14:textId="77777777" w:rsidR="000A57C1" w:rsidRPr="00986867" w:rsidRDefault="000A57C1" w:rsidP="000F5D20"/>
        </w:tc>
        <w:tc>
          <w:tcPr>
            <w:tcW w:w="735" w:type="dxa"/>
          </w:tcPr>
          <w:p w14:paraId="52884246" w14:textId="77777777" w:rsidR="000A57C1" w:rsidRPr="00986867" w:rsidRDefault="000A57C1" w:rsidP="000F5D20"/>
        </w:tc>
        <w:tc>
          <w:tcPr>
            <w:tcW w:w="735" w:type="dxa"/>
          </w:tcPr>
          <w:p w14:paraId="50635A69" w14:textId="77777777" w:rsidR="000A57C1" w:rsidRPr="00986867" w:rsidRDefault="000A57C1" w:rsidP="000F5D20"/>
        </w:tc>
        <w:tc>
          <w:tcPr>
            <w:tcW w:w="735" w:type="dxa"/>
          </w:tcPr>
          <w:p w14:paraId="0E9045F7" w14:textId="77777777" w:rsidR="000A57C1" w:rsidRPr="00986867" w:rsidRDefault="000A57C1" w:rsidP="000F5D20"/>
        </w:tc>
        <w:tc>
          <w:tcPr>
            <w:tcW w:w="1530" w:type="dxa"/>
          </w:tcPr>
          <w:p w14:paraId="4FD8C3B6" w14:textId="77777777" w:rsidR="000A57C1" w:rsidRPr="00986867" w:rsidRDefault="000A57C1" w:rsidP="000F5D20"/>
        </w:tc>
        <w:tc>
          <w:tcPr>
            <w:tcW w:w="3348" w:type="dxa"/>
          </w:tcPr>
          <w:p w14:paraId="49D8F2AF" w14:textId="77777777" w:rsidR="000A57C1" w:rsidRPr="00986867" w:rsidRDefault="000A57C1" w:rsidP="000F5D20"/>
        </w:tc>
      </w:tr>
    </w:tbl>
    <w:p w14:paraId="3ECDD678" w14:textId="79A9A0FE" w:rsidR="000A57C1" w:rsidRDefault="000A57C1" w:rsidP="00B96973"/>
    <w:p w14:paraId="77FCDA2A" w14:textId="23AEFA66" w:rsidR="00095BE9" w:rsidRDefault="00095BE9">
      <w:r>
        <w:br w:type="page"/>
      </w:r>
    </w:p>
    <w:p w14:paraId="390ABB34" w14:textId="628B8967" w:rsidR="00E75A06" w:rsidRDefault="003D08B5" w:rsidP="00464C0D">
      <w:pPr>
        <w:pStyle w:val="Heading1"/>
      </w:pPr>
      <w:r>
        <w:lastRenderedPageBreak/>
        <w:t>Questions</w:t>
      </w:r>
    </w:p>
    <w:p w14:paraId="48300508" w14:textId="77777777" w:rsidR="00A36F9C" w:rsidRDefault="00A36F9C" w:rsidP="00A36F9C">
      <w:pPr>
        <w:pStyle w:val="ListParagraph"/>
        <w:numPr>
          <w:ilvl w:val="0"/>
          <w:numId w:val="3"/>
        </w:numPr>
      </w:pPr>
      <w:r>
        <w:t xml:space="preserve">If you take rod readings of 5’ 4” and 5’ 6” which point is lower?  </w:t>
      </w:r>
    </w:p>
    <w:p w14:paraId="312D2AF8" w14:textId="3EF6DE35" w:rsidR="001F5D3A" w:rsidRDefault="00A36F9C" w:rsidP="00CB404F">
      <w:pPr>
        <w:pStyle w:val="ListParagraph"/>
        <w:numPr>
          <w:ilvl w:val="0"/>
          <w:numId w:val="3"/>
        </w:numPr>
      </w:pPr>
      <w:r>
        <w:t xml:space="preserve">Does it matter in determining grade that the benchmark elevation was </w:t>
      </w:r>
      <w:r w:rsidR="001F5D3A">
        <w:t xml:space="preserve">arbitrarily 10’?  Why? </w:t>
      </w:r>
    </w:p>
    <w:p w14:paraId="2AF9498E" w14:textId="236D3F96" w:rsidR="003D08B5" w:rsidRDefault="00CB404F" w:rsidP="00CB404F">
      <w:pPr>
        <w:pStyle w:val="ListParagraph"/>
        <w:numPr>
          <w:ilvl w:val="0"/>
          <w:numId w:val="3"/>
        </w:numPr>
      </w:pPr>
      <w:r>
        <w:t>What is the fall you will be using</w:t>
      </w:r>
      <w:r w:rsidR="00807F4B">
        <w:t xml:space="preserve"> for this slab</w:t>
      </w:r>
      <w:r>
        <w:t>?</w:t>
      </w:r>
    </w:p>
    <w:p w14:paraId="4AC96786" w14:textId="4048DFD4" w:rsidR="00C04B4B" w:rsidRDefault="00C04B4B" w:rsidP="00C04B4B">
      <w:pPr>
        <w:pStyle w:val="ListParagraph"/>
      </w:pPr>
      <w:r>
        <w:t>________________________________________________________</w:t>
      </w:r>
    </w:p>
    <w:p w14:paraId="33327FCB" w14:textId="349A5106" w:rsidR="00672761" w:rsidRDefault="00672761" w:rsidP="00CB404F">
      <w:pPr>
        <w:pStyle w:val="ListParagraph"/>
        <w:numPr>
          <w:ilvl w:val="0"/>
          <w:numId w:val="3"/>
        </w:numPr>
      </w:pPr>
      <w:r>
        <w:t xml:space="preserve">What is the reading of the rod shown to the right? </w:t>
      </w:r>
    </w:p>
    <w:p w14:paraId="15C58412" w14:textId="63EE2E5F" w:rsidR="00C04B4B" w:rsidRDefault="00C04B4B" w:rsidP="00C04B4B">
      <w:pPr>
        <w:pStyle w:val="ListParagraph"/>
      </w:pPr>
      <w:r>
        <w:t>________________________________________________________</w:t>
      </w:r>
    </w:p>
    <w:p w14:paraId="7AD3F5D0" w14:textId="1E40967C" w:rsidR="00CB404F" w:rsidRDefault="00CB404F" w:rsidP="00CB404F">
      <w:pPr>
        <w:pStyle w:val="ListParagraph"/>
        <w:numPr>
          <w:ilvl w:val="0"/>
          <w:numId w:val="3"/>
        </w:numPr>
      </w:pPr>
      <w:r>
        <w:t>Which fall is steeper (slopes more)</w:t>
      </w:r>
      <w:r w:rsidR="00807F4B">
        <w:t>, 1/8”/foot or ¼”/foot?</w:t>
      </w:r>
    </w:p>
    <w:p w14:paraId="55685931" w14:textId="77777777" w:rsidR="00C04B4B" w:rsidRDefault="00C04B4B" w:rsidP="00C04B4B">
      <w:pPr>
        <w:pStyle w:val="ListParagraph"/>
      </w:pPr>
      <w:r>
        <w:t>________________________________________________________</w:t>
      </w:r>
    </w:p>
    <w:p w14:paraId="1F327E8D" w14:textId="6997BBEA" w:rsidR="00C04B4B" w:rsidRDefault="00C04B4B" w:rsidP="00C04B4B">
      <w:pPr>
        <w:pStyle w:val="ListParagraph"/>
      </w:pPr>
      <w:r>
        <w:t>________________________________________________________</w:t>
      </w:r>
    </w:p>
    <w:p w14:paraId="7415476A" w14:textId="276BCA43" w:rsidR="00807F4B" w:rsidRDefault="00A36F9C" w:rsidP="00CB404F">
      <w:pPr>
        <w:pStyle w:val="ListParagraph"/>
        <w:numPr>
          <w:ilvl w:val="0"/>
          <w:numId w:val="3"/>
        </w:numPr>
      </w:pPr>
      <w:r>
        <w:t>What is the general grade of the profile between station 0 and station 20?  Uphill or downhill?</w:t>
      </w:r>
    </w:p>
    <w:p w14:paraId="6F2DA137" w14:textId="144D1D05" w:rsidR="00C04B4B" w:rsidRDefault="00C04B4B" w:rsidP="00C04B4B">
      <w:pPr>
        <w:pStyle w:val="ListParagraph"/>
      </w:pPr>
      <w:r>
        <w:t>________________________________________________________</w:t>
      </w:r>
    </w:p>
    <w:p w14:paraId="6EAF00DB" w14:textId="69D4063C" w:rsidR="00213D42" w:rsidRDefault="00A36F9C" w:rsidP="00102AFC">
      <w:pPr>
        <w:pStyle w:val="ListParagraph"/>
        <w:numPr>
          <w:ilvl w:val="0"/>
          <w:numId w:val="3"/>
        </w:numPr>
      </w:pPr>
      <w:r>
        <w:t>What was the average elevation of the stations?   (Total the elevations and divide by21.)</w:t>
      </w:r>
    </w:p>
    <w:p w14:paraId="33DD43E2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4A821409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7B477C6D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3FAB90C2" w14:textId="77777777" w:rsidR="00102AFC" w:rsidRDefault="00102AFC" w:rsidP="00102AFC">
      <w:pPr>
        <w:pStyle w:val="ListParagraph"/>
      </w:pPr>
    </w:p>
    <w:p w14:paraId="77194918" w14:textId="6521C38C" w:rsidR="00C04B4B" w:rsidRDefault="005D16B1">
      <w:pPr>
        <w:rPr>
          <w:noProof/>
        </w:rPr>
      </w:pPr>
      <w:r>
        <w:br w:type="page"/>
      </w:r>
    </w:p>
    <w:p w14:paraId="3A1CFB20" w14:textId="29086BF7" w:rsidR="003D08B5" w:rsidRDefault="003D08B5" w:rsidP="00C61215">
      <w:pPr>
        <w:pStyle w:val="Heading1"/>
      </w:pPr>
      <w:r>
        <w:lastRenderedPageBreak/>
        <w:t>Teac</w:t>
      </w:r>
      <w:r w:rsidR="00C61215">
        <w:t>h</w:t>
      </w:r>
      <w:r>
        <w:t>ing Notes</w:t>
      </w:r>
    </w:p>
    <w:p w14:paraId="2FB81761" w14:textId="0A262AA8" w:rsidR="00B96973" w:rsidRDefault="00B96973" w:rsidP="00213D42">
      <w:pPr>
        <w:pStyle w:val="ListParagraph"/>
        <w:numPr>
          <w:ilvl w:val="0"/>
          <w:numId w:val="4"/>
        </w:numPr>
      </w:pPr>
      <w:r>
        <w:t xml:space="preserve">Locate a point for a benchmark.   A curb or other concrete structure works well.   Mark the point with paint.  </w:t>
      </w:r>
      <w:r w:rsidR="000117CF">
        <w:t>The location</w:t>
      </w:r>
      <w:r w:rsidR="001E1AF5">
        <w:t xml:space="preserve"> can be reused for future activities. </w:t>
      </w:r>
    </w:p>
    <w:p w14:paraId="47990159" w14:textId="14D5C181" w:rsidR="001E1AF5" w:rsidRDefault="001E1AF5" w:rsidP="00213D42">
      <w:pPr>
        <w:pStyle w:val="ListParagraph"/>
        <w:numPr>
          <w:ilvl w:val="0"/>
          <w:numId w:val="4"/>
        </w:numPr>
      </w:pPr>
      <w:r>
        <w:t xml:space="preserve">Locate a 200’ profile.   Some up and down is OK.   Look for a position for the level that will have a clear view of the BM and all stations.  </w:t>
      </w:r>
    </w:p>
    <w:p w14:paraId="7F2BA0A7" w14:textId="54090621" w:rsidR="00C61215" w:rsidRDefault="00B96973" w:rsidP="00213D42">
      <w:pPr>
        <w:pStyle w:val="ListParagraph"/>
        <w:numPr>
          <w:ilvl w:val="0"/>
          <w:numId w:val="4"/>
        </w:numPr>
      </w:pPr>
      <w:r>
        <w:t xml:space="preserve">Layout a row of stakes </w:t>
      </w:r>
      <w:r w:rsidR="00226A05">
        <w:t xml:space="preserve">10’ </w:t>
      </w:r>
      <w:r>
        <w:t xml:space="preserve">feet apart.  </w:t>
      </w:r>
      <w:r w:rsidR="00226A05">
        <w:t xml:space="preserve">If you have a 300’ tape the easy way to do this is stake station 0 then stretch the tape straight and place stakes every 10’.  </w:t>
      </w:r>
    </w:p>
    <w:p w14:paraId="793CF1F5" w14:textId="3D4D7EF7" w:rsidR="00226A05" w:rsidRDefault="00226A05" w:rsidP="00213D42">
      <w:pPr>
        <w:pStyle w:val="ListParagraph"/>
        <w:numPr>
          <w:ilvl w:val="0"/>
          <w:numId w:val="4"/>
        </w:numPr>
      </w:pPr>
      <w:r>
        <w:t xml:space="preserve">Label the station number on the stake before setting it.  NOTE:  store stakes in a bucket and reuse.  </w:t>
      </w:r>
    </w:p>
    <w:p w14:paraId="343D33E8" w14:textId="59B2576C" w:rsidR="00C61215" w:rsidRDefault="00807F4B" w:rsidP="00213D42">
      <w:pPr>
        <w:pStyle w:val="ListParagraph"/>
        <w:numPr>
          <w:ilvl w:val="0"/>
          <w:numId w:val="4"/>
        </w:numPr>
      </w:pPr>
      <w:r>
        <w:t>Students can work in smaller team</w:t>
      </w:r>
      <w:r w:rsidR="00AC6031">
        <w:t>s</w:t>
      </w:r>
      <w:r>
        <w:t xml:space="preserve"> if you have more than one set of </w:t>
      </w:r>
      <w:r w:rsidR="00226A05">
        <w:t>instruments</w:t>
      </w:r>
      <w:r>
        <w:t>.</w:t>
      </w:r>
    </w:p>
    <w:p w14:paraId="6273DA80" w14:textId="66EA9D7E" w:rsidR="00807F4B" w:rsidRDefault="00807F4B" w:rsidP="00213D42">
      <w:pPr>
        <w:pStyle w:val="ListParagraph"/>
        <w:numPr>
          <w:ilvl w:val="0"/>
          <w:numId w:val="4"/>
        </w:numPr>
      </w:pPr>
      <w:r>
        <w:t xml:space="preserve">You can use different types of levels.   </w:t>
      </w:r>
    </w:p>
    <w:p w14:paraId="51A8E488" w14:textId="60632300" w:rsidR="00AC6031" w:rsidRDefault="00AC6031" w:rsidP="00213D42">
      <w:pPr>
        <w:pStyle w:val="ListParagraph"/>
        <w:numPr>
          <w:ilvl w:val="0"/>
          <w:numId w:val="4"/>
        </w:numPr>
      </w:pPr>
      <w:r>
        <w:t>A spreadsheet is available to make a key.</w:t>
      </w:r>
    </w:p>
    <w:p w14:paraId="5642B39B" w14:textId="28DA19A9" w:rsidR="00AC6031" w:rsidRDefault="00AC6031" w:rsidP="00213D42">
      <w:pPr>
        <w:pStyle w:val="ListParagraph"/>
        <w:numPr>
          <w:ilvl w:val="0"/>
          <w:numId w:val="4"/>
        </w:numPr>
      </w:pPr>
      <w:r>
        <w:t xml:space="preserve">If multiple instruments are used the HI will vary as will the FS.   </w:t>
      </w:r>
      <w:proofErr w:type="gramStart"/>
      <w:r>
        <w:t>However</w:t>
      </w:r>
      <w:proofErr w:type="gramEnd"/>
      <w:r>
        <w:t xml:space="preserve"> the elevations should be the same for all instruments.   </w:t>
      </w:r>
    </w:p>
    <w:p w14:paraId="6B236388" w14:textId="7EA221EF" w:rsidR="003D08B5" w:rsidRDefault="003D08B5"/>
    <w:sectPr w:rsidR="003D08B5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69C53" w14:textId="77777777" w:rsidR="00596295" w:rsidRDefault="00596295" w:rsidP="00CD71D0">
      <w:pPr>
        <w:spacing w:after="0" w:line="240" w:lineRule="auto"/>
      </w:pPr>
      <w:r>
        <w:separator/>
      </w:r>
    </w:p>
  </w:endnote>
  <w:endnote w:type="continuationSeparator" w:id="0">
    <w:p w14:paraId="4481E21E" w14:textId="77777777" w:rsidR="00596295" w:rsidRDefault="00596295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CFEF" w14:textId="77777777" w:rsidR="001E1AF5" w:rsidRDefault="001E1A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4110DA46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F31AB">
      <w:rPr>
        <w:noProof/>
      </w:rPr>
      <w:t>4/16/2022</w:t>
    </w:r>
    <w:r w:rsidR="003C5B2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5149" w14:textId="77777777" w:rsidR="001E1AF5" w:rsidRDefault="001E1A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F5566" w14:textId="77777777" w:rsidR="00596295" w:rsidRDefault="00596295" w:rsidP="00CD71D0">
      <w:pPr>
        <w:spacing w:after="0" w:line="240" w:lineRule="auto"/>
      </w:pPr>
      <w:r>
        <w:separator/>
      </w:r>
    </w:p>
  </w:footnote>
  <w:footnote w:type="continuationSeparator" w:id="0">
    <w:p w14:paraId="0415E0B9" w14:textId="77777777" w:rsidR="00596295" w:rsidRDefault="00596295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7681" w14:textId="77777777" w:rsidR="001E1AF5" w:rsidRDefault="001E1A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DA58" w14:textId="2880DF0C" w:rsidR="006F31AB" w:rsidRDefault="006F31AB" w:rsidP="006F31AB">
    <w:pPr>
      <w:pStyle w:val="Header"/>
    </w:pPr>
    <w:r>
      <w:t xml:space="preserve">Oregon FFA </w:t>
    </w:r>
    <w:r>
      <w:tab/>
      <w:t>Surveying</w:t>
    </w:r>
    <w:r>
      <w:tab/>
    </w:r>
    <w:r>
      <w:fldChar w:fldCharType="begin"/>
    </w:r>
    <w:r>
      <w:instrText xml:space="preserve"> STYLEREF  Title  \* MERGEFORMAT </w:instrText>
    </w:r>
    <w:r>
      <w:fldChar w:fldCharType="separate"/>
    </w:r>
    <w:r>
      <w:rPr>
        <w:noProof/>
      </w:rPr>
      <w:t>Differential Leveling</w:t>
    </w:r>
    <w:r>
      <w:fldChar w:fldCharType="end"/>
    </w:r>
    <w:r>
      <w:t xml:space="preserve"> Activity</w:t>
    </w:r>
  </w:p>
  <w:p w14:paraId="4507AA04" w14:textId="77777777" w:rsidR="00CD71D0" w:rsidRDefault="00CD71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1B0A" w14:textId="77777777" w:rsidR="001E1AF5" w:rsidRDefault="001E1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784746"/>
    <w:multiLevelType w:val="hybridMultilevel"/>
    <w:tmpl w:val="F85CA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2111F"/>
    <w:multiLevelType w:val="hybridMultilevel"/>
    <w:tmpl w:val="0054D576"/>
    <w:lvl w:ilvl="0" w:tplc="46B26BEE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4F4B"/>
    <w:multiLevelType w:val="hybridMultilevel"/>
    <w:tmpl w:val="680E7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830593">
    <w:abstractNumId w:val="35"/>
  </w:num>
  <w:num w:numId="2" w16cid:durableId="1910990937">
    <w:abstractNumId w:val="23"/>
  </w:num>
  <w:num w:numId="3" w16cid:durableId="1352685620">
    <w:abstractNumId w:val="17"/>
  </w:num>
  <w:num w:numId="4" w16cid:durableId="1855537346">
    <w:abstractNumId w:val="14"/>
  </w:num>
  <w:num w:numId="5" w16cid:durableId="340739175">
    <w:abstractNumId w:val="27"/>
  </w:num>
  <w:num w:numId="6" w16cid:durableId="1883203681">
    <w:abstractNumId w:val="30"/>
  </w:num>
  <w:num w:numId="7" w16cid:durableId="929235572">
    <w:abstractNumId w:val="16"/>
  </w:num>
  <w:num w:numId="8" w16cid:durableId="27535907">
    <w:abstractNumId w:val="32"/>
  </w:num>
  <w:num w:numId="9" w16cid:durableId="1683167505">
    <w:abstractNumId w:val="12"/>
  </w:num>
  <w:num w:numId="10" w16cid:durableId="1515732121">
    <w:abstractNumId w:val="3"/>
  </w:num>
  <w:num w:numId="11" w16cid:durableId="550000703">
    <w:abstractNumId w:val="18"/>
  </w:num>
  <w:num w:numId="12" w16cid:durableId="1789932976">
    <w:abstractNumId w:val="31"/>
  </w:num>
  <w:num w:numId="13" w16cid:durableId="609315066">
    <w:abstractNumId w:val="36"/>
  </w:num>
  <w:num w:numId="14" w16cid:durableId="1488665196">
    <w:abstractNumId w:val="25"/>
  </w:num>
  <w:num w:numId="15" w16cid:durableId="430010176">
    <w:abstractNumId w:val="7"/>
  </w:num>
  <w:num w:numId="16" w16cid:durableId="895553251">
    <w:abstractNumId w:val="6"/>
  </w:num>
  <w:num w:numId="17" w16cid:durableId="903685091">
    <w:abstractNumId w:val="20"/>
  </w:num>
  <w:num w:numId="18" w16cid:durableId="713769217">
    <w:abstractNumId w:val="8"/>
  </w:num>
  <w:num w:numId="19" w16cid:durableId="1452632512">
    <w:abstractNumId w:val="11"/>
  </w:num>
  <w:num w:numId="20" w16cid:durableId="1711414366">
    <w:abstractNumId w:val="19"/>
  </w:num>
  <w:num w:numId="21" w16cid:durableId="1252160173">
    <w:abstractNumId w:val="29"/>
  </w:num>
  <w:num w:numId="22" w16cid:durableId="358043207">
    <w:abstractNumId w:val="13"/>
  </w:num>
  <w:num w:numId="23" w16cid:durableId="150372289">
    <w:abstractNumId w:val="9"/>
  </w:num>
  <w:num w:numId="24" w16cid:durableId="1226184676">
    <w:abstractNumId w:val="24"/>
  </w:num>
  <w:num w:numId="25" w16cid:durableId="546574647">
    <w:abstractNumId w:val="5"/>
  </w:num>
  <w:num w:numId="26" w16cid:durableId="933785246">
    <w:abstractNumId w:val="0"/>
  </w:num>
  <w:num w:numId="27" w16cid:durableId="468324153">
    <w:abstractNumId w:val="10"/>
  </w:num>
  <w:num w:numId="28" w16cid:durableId="1511917787">
    <w:abstractNumId w:val="21"/>
  </w:num>
  <w:num w:numId="29" w16cid:durableId="1489709347">
    <w:abstractNumId w:val="33"/>
  </w:num>
  <w:num w:numId="30" w16cid:durableId="2060855385">
    <w:abstractNumId w:val="22"/>
  </w:num>
  <w:num w:numId="31" w16cid:durableId="1492401958">
    <w:abstractNumId w:val="28"/>
  </w:num>
  <w:num w:numId="32" w16cid:durableId="1645618622">
    <w:abstractNumId w:val="2"/>
  </w:num>
  <w:num w:numId="33" w16cid:durableId="817385392">
    <w:abstractNumId w:val="1"/>
  </w:num>
  <w:num w:numId="34" w16cid:durableId="438765266">
    <w:abstractNumId w:val="26"/>
  </w:num>
  <w:num w:numId="35" w16cid:durableId="880093001">
    <w:abstractNumId w:val="15"/>
  </w:num>
  <w:num w:numId="36" w16cid:durableId="419108621">
    <w:abstractNumId w:val="4"/>
  </w:num>
  <w:num w:numId="37" w16cid:durableId="84012461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117CF"/>
    <w:rsid w:val="00095BE9"/>
    <w:rsid w:val="000A57C1"/>
    <w:rsid w:val="000E14A7"/>
    <w:rsid w:val="000E6131"/>
    <w:rsid w:val="00102AFC"/>
    <w:rsid w:val="00132629"/>
    <w:rsid w:val="00183F44"/>
    <w:rsid w:val="001E1AF5"/>
    <w:rsid w:val="001F5D3A"/>
    <w:rsid w:val="00207B0D"/>
    <w:rsid w:val="00213D42"/>
    <w:rsid w:val="00226A05"/>
    <w:rsid w:val="00266CF0"/>
    <w:rsid w:val="00294588"/>
    <w:rsid w:val="002E0F41"/>
    <w:rsid w:val="003A273B"/>
    <w:rsid w:val="003C5B2F"/>
    <w:rsid w:val="003D08B5"/>
    <w:rsid w:val="00464C0D"/>
    <w:rsid w:val="00596295"/>
    <w:rsid w:val="005B549F"/>
    <w:rsid w:val="005D16B1"/>
    <w:rsid w:val="00620817"/>
    <w:rsid w:val="00654ECF"/>
    <w:rsid w:val="00672761"/>
    <w:rsid w:val="006F31AB"/>
    <w:rsid w:val="00726CDC"/>
    <w:rsid w:val="00807F4B"/>
    <w:rsid w:val="008D2FCF"/>
    <w:rsid w:val="00977AF9"/>
    <w:rsid w:val="00A36F9C"/>
    <w:rsid w:val="00A9258A"/>
    <w:rsid w:val="00AC6031"/>
    <w:rsid w:val="00B96973"/>
    <w:rsid w:val="00C04B4B"/>
    <w:rsid w:val="00C61215"/>
    <w:rsid w:val="00C92568"/>
    <w:rsid w:val="00C94841"/>
    <w:rsid w:val="00CB404F"/>
    <w:rsid w:val="00CD71D0"/>
    <w:rsid w:val="00CE2A2C"/>
    <w:rsid w:val="00CF1F6C"/>
    <w:rsid w:val="00DC59D2"/>
    <w:rsid w:val="00E70329"/>
    <w:rsid w:val="00E75A06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1AB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F31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31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31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6F31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31AB"/>
  </w:style>
  <w:style w:type="paragraph" w:styleId="ListParagraph">
    <w:name w:val="List Paragraph"/>
    <w:basedOn w:val="Normal"/>
    <w:uiPriority w:val="34"/>
    <w:qFormat/>
    <w:rsid w:val="006F31A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F31A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F31AB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F31A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31AB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6F3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1AB"/>
  </w:style>
  <w:style w:type="paragraph" w:styleId="Footer">
    <w:name w:val="footer"/>
    <w:basedOn w:val="Normal"/>
    <w:link w:val="FooterChar"/>
    <w:uiPriority w:val="99"/>
    <w:unhideWhenUsed/>
    <w:rsid w:val="006F3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1AB"/>
  </w:style>
  <w:style w:type="character" w:customStyle="1" w:styleId="Heading2Char">
    <w:name w:val="Heading 2 Char"/>
    <w:basedOn w:val="DefaultParagraphFont"/>
    <w:link w:val="Heading2"/>
    <w:uiPriority w:val="9"/>
    <w:rsid w:val="006F31AB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31AB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6F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F31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31AB"/>
    <w:rPr>
      <w:color w:val="605E5C"/>
      <w:shd w:val="clear" w:color="auto" w:fill="E1DFDD"/>
    </w:rPr>
  </w:style>
  <w:style w:type="paragraph" w:customStyle="1" w:styleId="Default">
    <w:name w:val="Default"/>
    <w:rsid w:val="006F31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F3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31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1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1A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F31AB"/>
    <w:rPr>
      <w:color w:val="954F72" w:themeColor="followedHyperlink"/>
      <w:u w:val="single"/>
    </w:rPr>
  </w:style>
  <w:style w:type="paragraph" w:customStyle="1" w:styleId="Instructions">
    <w:name w:val="Instructions"/>
    <w:basedOn w:val="Normal"/>
    <w:rsid w:val="00B96973"/>
    <w:pPr>
      <w:spacing w:before="60"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NoSpacing"/>
    <w:uiPriority w:val="1"/>
    <w:rsid w:val="00011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85</TotalTime>
  <Pages>5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Differential Leveling</dc:title>
  <dc:subject/>
  <dc:creator>Michael Spiess</dc:creator>
  <cp:keywords/>
  <dc:description/>
  <cp:lastModifiedBy>Michael Spiess</cp:lastModifiedBy>
  <cp:revision>5</cp:revision>
  <dcterms:created xsi:type="dcterms:W3CDTF">2022-04-15T22:43:00Z</dcterms:created>
  <dcterms:modified xsi:type="dcterms:W3CDTF">2022-09-06T12:43:00Z</dcterms:modified>
</cp:coreProperties>
</file>